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26_149_203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Bodenbelagsarbeiten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